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85" w:rsidRPr="006B29A8" w:rsidRDefault="00565E85" w:rsidP="007F19F0">
      <w:pPr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565E85" w:rsidRPr="006B29A8" w:rsidRDefault="00565E85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565E85" w:rsidRDefault="00565E85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565E85" w:rsidRDefault="00565E85" w:rsidP="007F19F0">
      <w:pPr>
        <w:jc w:val="center"/>
        <w:rPr>
          <w:sz w:val="28"/>
          <w:szCs w:val="28"/>
        </w:rPr>
      </w:pPr>
    </w:p>
    <w:p w:rsidR="00565E85" w:rsidRPr="005A2655" w:rsidRDefault="00565E85" w:rsidP="00A507DB">
      <w:pPr>
        <w:pStyle w:val="BodyText2"/>
        <w:ind w:firstLine="709"/>
      </w:pPr>
      <w:r w:rsidRPr="005A2655">
        <w:t>Организационный комитет по подготовке и проведению публичных сл</w:t>
      </w:r>
      <w:r w:rsidRPr="005A2655">
        <w:t>у</w:t>
      </w:r>
      <w:r w:rsidRPr="005A2655">
        <w:t>шаний в муниципальном образовании Щербиновский район извещает о пров</w:t>
      </w:r>
      <w:r w:rsidRPr="005A2655">
        <w:t>е</w:t>
      </w:r>
      <w:r w:rsidRPr="005A2655">
        <w:t xml:space="preserve">дении публичных слушаний по </w:t>
      </w:r>
      <w:r>
        <w:t>вопросам</w:t>
      </w:r>
      <w:r w:rsidRPr="005A2655">
        <w:t>: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>1. Предоставление разрешения на отклонение от предельных п</w:t>
      </w:r>
      <w:bookmarkStart w:id="0" w:name="_GoBack"/>
      <w:bookmarkEnd w:id="0"/>
      <w:r>
        <w:rPr>
          <w:sz w:val="28"/>
        </w:rPr>
        <w:t>араметров разрешенной реконструкции: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1.1. Индивидуального жилого дома на земельном </w:t>
      </w:r>
      <w:r w:rsidRPr="00E90714">
        <w:rPr>
          <w:sz w:val="28"/>
        </w:rPr>
        <w:t>участк</w:t>
      </w:r>
      <w:r>
        <w:rPr>
          <w:sz w:val="28"/>
        </w:rPr>
        <w:t xml:space="preserve">е </w:t>
      </w:r>
      <w:r w:rsidRPr="00E90714">
        <w:rPr>
          <w:sz w:val="28"/>
        </w:rPr>
        <w:t>площадью</w:t>
      </w:r>
      <w:r>
        <w:rPr>
          <w:sz w:val="28"/>
        </w:rPr>
        <w:t xml:space="preserve">                 1740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>ов, кадастровый номер 2</w:t>
      </w:r>
      <w:r w:rsidRPr="00B41E85">
        <w:rPr>
          <w:sz w:val="28"/>
        </w:rPr>
        <w:t>3:36:</w:t>
      </w:r>
      <w:r>
        <w:rPr>
          <w:sz w:val="28"/>
        </w:rPr>
        <w:t>0803003</w:t>
      </w:r>
      <w:r w:rsidRPr="00B41E85">
        <w:rPr>
          <w:sz w:val="28"/>
        </w:rPr>
        <w:t>:</w:t>
      </w:r>
      <w:r>
        <w:rPr>
          <w:sz w:val="28"/>
        </w:rPr>
        <w:t>456</w:t>
      </w:r>
      <w:r w:rsidRPr="00E90714">
        <w:rPr>
          <w:sz w:val="28"/>
        </w:rPr>
        <w:t xml:space="preserve">, </w:t>
      </w:r>
      <w:r>
        <w:rPr>
          <w:sz w:val="28"/>
        </w:rPr>
        <w:t>имеющем ра</w:t>
      </w:r>
      <w:r>
        <w:rPr>
          <w:sz w:val="28"/>
        </w:rPr>
        <w:t>з</w:t>
      </w:r>
      <w:r>
        <w:rPr>
          <w:sz w:val="28"/>
        </w:rPr>
        <w:t>решенный вид использования «</w:t>
      </w:r>
      <w:r>
        <w:rPr>
          <w:sz w:val="28"/>
          <w:szCs w:val="28"/>
        </w:rPr>
        <w:t>личное подсобное хозяйство»,</w:t>
      </w:r>
      <w:r w:rsidRPr="00E90714">
        <w:rPr>
          <w:sz w:val="28"/>
        </w:rPr>
        <w:t xml:space="preserve"> 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станица Новощербино</w:t>
      </w:r>
      <w:r>
        <w:rPr>
          <w:sz w:val="28"/>
        </w:rPr>
        <w:t>в</w:t>
      </w:r>
      <w:r>
        <w:rPr>
          <w:sz w:val="28"/>
        </w:rPr>
        <w:t>ская</w:t>
      </w:r>
      <w:r w:rsidRPr="00E90714">
        <w:rPr>
          <w:sz w:val="28"/>
        </w:rPr>
        <w:t xml:space="preserve">, </w:t>
      </w:r>
      <w:r>
        <w:rPr>
          <w:sz w:val="28"/>
        </w:rPr>
        <w:t>улица Ясенская, 26;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1.2. Индивидуального жилого дома на земельном </w:t>
      </w:r>
      <w:r w:rsidRPr="00E90714">
        <w:rPr>
          <w:sz w:val="28"/>
        </w:rPr>
        <w:t>участк</w:t>
      </w:r>
      <w:r>
        <w:rPr>
          <w:sz w:val="28"/>
        </w:rPr>
        <w:t xml:space="preserve">е </w:t>
      </w:r>
      <w:r w:rsidRPr="00E90714">
        <w:rPr>
          <w:sz w:val="28"/>
        </w:rPr>
        <w:t>площадью</w:t>
      </w:r>
      <w:r>
        <w:rPr>
          <w:sz w:val="28"/>
        </w:rPr>
        <w:t xml:space="preserve">                   715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ов, </w:t>
      </w:r>
      <w:r w:rsidRPr="00B41E85">
        <w:rPr>
          <w:sz w:val="28"/>
        </w:rPr>
        <w:t>кадастровый номер 23:36:</w:t>
      </w:r>
      <w:r>
        <w:rPr>
          <w:sz w:val="28"/>
        </w:rPr>
        <w:t>0707028</w:t>
      </w:r>
      <w:r w:rsidRPr="00B41E85">
        <w:rPr>
          <w:sz w:val="28"/>
        </w:rPr>
        <w:t>:</w:t>
      </w:r>
      <w:r>
        <w:rPr>
          <w:sz w:val="28"/>
        </w:rPr>
        <w:t>167</w:t>
      </w:r>
      <w:r w:rsidRPr="00E90714">
        <w:rPr>
          <w:sz w:val="28"/>
        </w:rPr>
        <w:t xml:space="preserve">, </w:t>
      </w:r>
      <w:r>
        <w:rPr>
          <w:sz w:val="28"/>
        </w:rPr>
        <w:t>имеющем ра</w:t>
      </w:r>
      <w:r>
        <w:rPr>
          <w:sz w:val="28"/>
        </w:rPr>
        <w:t>з</w:t>
      </w:r>
      <w:r>
        <w:rPr>
          <w:sz w:val="28"/>
        </w:rPr>
        <w:t>решенный вид использования «ведение личного подсобного хозяйства»,</w:t>
      </w:r>
      <w:r w:rsidRPr="00E90714">
        <w:rPr>
          <w:sz w:val="28"/>
        </w:rPr>
        <w:t xml:space="preserve"> расп</w:t>
      </w:r>
      <w:r w:rsidRPr="00E90714">
        <w:rPr>
          <w:sz w:val="28"/>
        </w:rPr>
        <w:t>о</w:t>
      </w:r>
      <w:r w:rsidRPr="00E90714">
        <w:rPr>
          <w:sz w:val="28"/>
        </w:rPr>
        <w:t>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станица Ст</w:t>
      </w:r>
      <w:r w:rsidRPr="00E90714">
        <w:rPr>
          <w:sz w:val="28"/>
        </w:rPr>
        <w:t>а</w:t>
      </w:r>
      <w:r w:rsidRPr="00E90714">
        <w:rPr>
          <w:sz w:val="28"/>
        </w:rPr>
        <w:t xml:space="preserve">рощербиновская, </w:t>
      </w:r>
      <w:r>
        <w:rPr>
          <w:sz w:val="28"/>
        </w:rPr>
        <w:t>улица Калинина, 69.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>2. Предоставление разрешения на отклонение от предельных параметров разрешенного строительства: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2.1. Ангара для хранения сельскохозяйственной продукции на земельном </w:t>
      </w:r>
      <w:r w:rsidRPr="00E90714">
        <w:rPr>
          <w:sz w:val="28"/>
        </w:rPr>
        <w:t>участк</w:t>
      </w:r>
      <w:r>
        <w:rPr>
          <w:sz w:val="28"/>
        </w:rPr>
        <w:t xml:space="preserve">е </w:t>
      </w:r>
      <w:r w:rsidRPr="00E90714">
        <w:rPr>
          <w:sz w:val="28"/>
        </w:rPr>
        <w:t>площадью</w:t>
      </w:r>
      <w:r>
        <w:rPr>
          <w:sz w:val="28"/>
        </w:rPr>
        <w:t xml:space="preserve"> 11870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ов, </w:t>
      </w:r>
      <w:r w:rsidRPr="00B41E85">
        <w:rPr>
          <w:sz w:val="28"/>
        </w:rPr>
        <w:t>кадастровый номер 23:36:</w:t>
      </w:r>
      <w:r>
        <w:rPr>
          <w:sz w:val="28"/>
        </w:rPr>
        <w:t>0803003</w:t>
      </w:r>
      <w:r w:rsidRPr="00B41E85">
        <w:rPr>
          <w:sz w:val="28"/>
        </w:rPr>
        <w:t>:</w:t>
      </w:r>
      <w:r>
        <w:rPr>
          <w:sz w:val="28"/>
        </w:rPr>
        <w:t>211</w:t>
      </w:r>
      <w:r w:rsidRPr="00E90714">
        <w:rPr>
          <w:sz w:val="28"/>
        </w:rPr>
        <w:t xml:space="preserve">, </w:t>
      </w:r>
      <w:r>
        <w:rPr>
          <w:sz w:val="28"/>
        </w:rPr>
        <w:t>имеющем разрешенный вид использования «для эксплуат</w:t>
      </w:r>
      <w:r>
        <w:rPr>
          <w:sz w:val="28"/>
        </w:rPr>
        <w:t>а</w:t>
      </w:r>
      <w:r>
        <w:rPr>
          <w:sz w:val="28"/>
        </w:rPr>
        <w:t>ции и обслуживания объектов недвижимости, используемых для сельскохозя</w:t>
      </w:r>
      <w:r>
        <w:rPr>
          <w:sz w:val="28"/>
        </w:rPr>
        <w:t>й</w:t>
      </w:r>
      <w:r>
        <w:rPr>
          <w:sz w:val="28"/>
        </w:rPr>
        <w:t xml:space="preserve">ственного производства», </w:t>
      </w:r>
      <w:r w:rsidRPr="00E90714">
        <w:rPr>
          <w:sz w:val="28"/>
        </w:rPr>
        <w:t>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станица </w:t>
      </w:r>
      <w:r>
        <w:rPr>
          <w:sz w:val="28"/>
        </w:rPr>
        <w:t>Новощербиновская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Ейская, 2;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2.2. Индивидуального жилого дома на земельном </w:t>
      </w:r>
      <w:r w:rsidRPr="00E90714">
        <w:rPr>
          <w:sz w:val="28"/>
        </w:rPr>
        <w:t>участк</w:t>
      </w:r>
      <w:r>
        <w:rPr>
          <w:sz w:val="28"/>
        </w:rPr>
        <w:t xml:space="preserve">е </w:t>
      </w:r>
      <w:r w:rsidRPr="00E90714">
        <w:rPr>
          <w:sz w:val="28"/>
        </w:rPr>
        <w:t>площадью</w:t>
      </w:r>
      <w:r>
        <w:rPr>
          <w:sz w:val="28"/>
        </w:rPr>
        <w:t xml:space="preserve">                   882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а, </w:t>
      </w:r>
      <w:r w:rsidRPr="00B41E85">
        <w:rPr>
          <w:sz w:val="28"/>
        </w:rPr>
        <w:t>кадастровый номер 23:36:</w:t>
      </w:r>
      <w:r>
        <w:rPr>
          <w:sz w:val="28"/>
        </w:rPr>
        <w:t>0707036</w:t>
      </w:r>
      <w:r w:rsidRPr="00B41E85">
        <w:rPr>
          <w:sz w:val="28"/>
        </w:rPr>
        <w:t>:</w:t>
      </w:r>
      <w:r>
        <w:rPr>
          <w:sz w:val="28"/>
        </w:rPr>
        <w:t>89</w:t>
      </w:r>
      <w:r w:rsidRPr="00E90714">
        <w:rPr>
          <w:sz w:val="28"/>
        </w:rPr>
        <w:t xml:space="preserve">, </w:t>
      </w:r>
      <w:r>
        <w:rPr>
          <w:sz w:val="28"/>
        </w:rPr>
        <w:t>имеющем разр</w:t>
      </w:r>
      <w:r>
        <w:rPr>
          <w:sz w:val="28"/>
        </w:rPr>
        <w:t>е</w:t>
      </w:r>
      <w:r>
        <w:rPr>
          <w:sz w:val="28"/>
        </w:rPr>
        <w:t>шенный вид использования «личное подсобное хозяйство»,</w:t>
      </w:r>
      <w:r w:rsidRPr="00E90714">
        <w:rPr>
          <w:sz w:val="28"/>
        </w:rPr>
        <w:t xml:space="preserve"> 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станица Старощербино</w:t>
      </w:r>
      <w:r w:rsidRPr="00E90714">
        <w:rPr>
          <w:sz w:val="28"/>
        </w:rPr>
        <w:t>в</w:t>
      </w:r>
      <w:r w:rsidRPr="00E90714">
        <w:rPr>
          <w:sz w:val="28"/>
        </w:rPr>
        <w:t xml:space="preserve">ская, </w:t>
      </w:r>
      <w:r>
        <w:rPr>
          <w:sz w:val="28"/>
        </w:rPr>
        <w:t>переулок Российский, 24.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>3. Предоставление разрешения на условно разрешенный вид использов</w:t>
      </w:r>
      <w:r>
        <w:rPr>
          <w:sz w:val="28"/>
        </w:rPr>
        <w:t>а</w:t>
      </w:r>
      <w:r>
        <w:rPr>
          <w:sz w:val="28"/>
        </w:rPr>
        <w:t>ния: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3.1. Земельного участка </w:t>
      </w:r>
      <w:r w:rsidRPr="00E90714">
        <w:rPr>
          <w:sz w:val="28"/>
        </w:rPr>
        <w:t>площадью</w:t>
      </w:r>
      <w:r>
        <w:rPr>
          <w:sz w:val="28"/>
        </w:rPr>
        <w:t xml:space="preserve"> 1486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ов, </w:t>
      </w:r>
      <w:r w:rsidRPr="00B41E85">
        <w:rPr>
          <w:sz w:val="28"/>
        </w:rPr>
        <w:t>кадастровый номер 23:36:</w:t>
      </w:r>
      <w:r>
        <w:rPr>
          <w:sz w:val="28"/>
        </w:rPr>
        <w:t>0707001</w:t>
      </w:r>
      <w:r w:rsidRPr="00B41E85">
        <w:rPr>
          <w:sz w:val="28"/>
        </w:rPr>
        <w:t>:</w:t>
      </w:r>
      <w:r>
        <w:rPr>
          <w:sz w:val="28"/>
        </w:rPr>
        <w:t>113</w:t>
      </w:r>
      <w:r w:rsidRPr="00E90714">
        <w:rPr>
          <w:sz w:val="28"/>
        </w:rPr>
        <w:t>, расположенно</w:t>
      </w:r>
      <w:r>
        <w:rPr>
          <w:sz w:val="28"/>
        </w:rPr>
        <w:t>го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Мира, 154 – «инд</w:t>
      </w:r>
      <w:r>
        <w:rPr>
          <w:sz w:val="28"/>
        </w:rPr>
        <w:t>и</w:t>
      </w:r>
      <w:r>
        <w:rPr>
          <w:sz w:val="28"/>
        </w:rPr>
        <w:t>видуальная жилая застройка, магазины»;</w:t>
      </w:r>
    </w:p>
    <w:p w:rsidR="00565E85" w:rsidRDefault="00565E85" w:rsidP="00A507DB">
      <w:pPr>
        <w:ind w:firstLine="709"/>
        <w:jc w:val="both"/>
        <w:rPr>
          <w:sz w:val="28"/>
        </w:rPr>
      </w:pPr>
      <w:r>
        <w:rPr>
          <w:sz w:val="28"/>
        </w:rPr>
        <w:t xml:space="preserve">3.2. Земельного участка </w:t>
      </w:r>
      <w:r w:rsidRPr="00E90714">
        <w:rPr>
          <w:sz w:val="28"/>
        </w:rPr>
        <w:t>площадью</w:t>
      </w:r>
      <w:r>
        <w:rPr>
          <w:sz w:val="28"/>
        </w:rPr>
        <w:t xml:space="preserve"> 2375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ов, </w:t>
      </w:r>
      <w:r w:rsidRPr="00B41E85">
        <w:rPr>
          <w:sz w:val="28"/>
        </w:rPr>
        <w:t>кадастровый номер 23:36:</w:t>
      </w:r>
      <w:r>
        <w:rPr>
          <w:sz w:val="28"/>
        </w:rPr>
        <w:t>0707009</w:t>
      </w:r>
      <w:r w:rsidRPr="00B41E85">
        <w:rPr>
          <w:sz w:val="28"/>
        </w:rPr>
        <w:t>:</w:t>
      </w:r>
      <w:r>
        <w:rPr>
          <w:sz w:val="28"/>
        </w:rPr>
        <w:t>413</w:t>
      </w:r>
      <w:r w:rsidRPr="00E90714">
        <w:rPr>
          <w:sz w:val="28"/>
        </w:rPr>
        <w:t>, расположенно</w:t>
      </w:r>
      <w:r>
        <w:rPr>
          <w:sz w:val="28"/>
        </w:rPr>
        <w:t>го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Первомайская,       169 – «индивидуальная жилая застройка, магазины».</w:t>
      </w:r>
    </w:p>
    <w:p w:rsidR="00565E85" w:rsidRDefault="00565E85" w:rsidP="00A507DB">
      <w:pPr>
        <w:ind w:firstLine="709"/>
        <w:jc w:val="both"/>
        <w:rPr>
          <w:sz w:val="28"/>
        </w:rPr>
      </w:pPr>
      <w:r w:rsidRPr="000D03B3">
        <w:rPr>
          <w:sz w:val="28"/>
        </w:rPr>
        <w:t>4. Изменение вида разрешенного использования объекта капитального строительства общей площадью 522,1 квадратных метр</w:t>
      </w:r>
      <w:r>
        <w:rPr>
          <w:sz w:val="28"/>
        </w:rPr>
        <w:t>а</w:t>
      </w:r>
      <w:r w:rsidRPr="000D03B3">
        <w:rPr>
          <w:sz w:val="28"/>
        </w:rPr>
        <w:t>, количество этажей</w:t>
      </w:r>
      <w:r>
        <w:rPr>
          <w:sz w:val="28"/>
        </w:rPr>
        <w:t xml:space="preserve"> -</w:t>
      </w:r>
      <w:r w:rsidRPr="000D03B3">
        <w:rPr>
          <w:sz w:val="28"/>
        </w:rPr>
        <w:t xml:space="preserve"> 2, кадастровы</w:t>
      </w:r>
      <w:r>
        <w:rPr>
          <w:sz w:val="28"/>
        </w:rPr>
        <w:t>й</w:t>
      </w:r>
      <w:r w:rsidRPr="000D03B3">
        <w:rPr>
          <w:sz w:val="28"/>
        </w:rPr>
        <w:t xml:space="preserve"> номер 23:36:0707014:699</w:t>
      </w:r>
      <w:r>
        <w:rPr>
          <w:sz w:val="28"/>
        </w:rPr>
        <w:t xml:space="preserve"> - </w:t>
      </w:r>
      <w:r w:rsidRPr="000D03B3">
        <w:rPr>
          <w:sz w:val="28"/>
        </w:rPr>
        <w:t>с «индивидуальный жилой дом» на «магазин».</w:t>
      </w:r>
      <w:r>
        <w:rPr>
          <w:sz w:val="28"/>
        </w:rPr>
        <w:t xml:space="preserve"> Объект капитального строительства расположен </w:t>
      </w:r>
      <w:r w:rsidRPr="000D03B3">
        <w:rPr>
          <w:sz w:val="28"/>
        </w:rPr>
        <w:t>на земельном уч</w:t>
      </w:r>
      <w:r w:rsidRPr="000D03B3">
        <w:rPr>
          <w:sz w:val="28"/>
        </w:rPr>
        <w:t>а</w:t>
      </w:r>
      <w:r w:rsidRPr="000D03B3">
        <w:rPr>
          <w:sz w:val="28"/>
        </w:rPr>
        <w:t>стке площадью 1469 квадратных метр</w:t>
      </w:r>
      <w:r>
        <w:rPr>
          <w:sz w:val="28"/>
        </w:rPr>
        <w:t>ов</w:t>
      </w:r>
      <w:r w:rsidRPr="000D03B3">
        <w:rPr>
          <w:sz w:val="28"/>
        </w:rPr>
        <w:t>, кадастровый номер 23:36:0707014:286, имеющем разрешенный вид использования «офисные объекты делового и ко</w:t>
      </w:r>
      <w:r w:rsidRPr="000D03B3">
        <w:rPr>
          <w:sz w:val="28"/>
        </w:rPr>
        <w:t>м</w:t>
      </w:r>
      <w:r w:rsidRPr="000D03B3">
        <w:rPr>
          <w:sz w:val="28"/>
        </w:rPr>
        <w:t>мерческого назначения, объекты торговли, объекты общественного питания, индивидуальная жилая застройка», расположенно</w:t>
      </w:r>
      <w:r>
        <w:rPr>
          <w:sz w:val="28"/>
        </w:rPr>
        <w:t>м</w:t>
      </w:r>
      <w:r w:rsidRPr="000D03B3">
        <w:rPr>
          <w:sz w:val="28"/>
        </w:rPr>
        <w:t xml:space="preserve"> по адресу: Краснодарский край, Щербиновский район, станица Старощербинов</w:t>
      </w:r>
      <w:r>
        <w:rPr>
          <w:sz w:val="28"/>
        </w:rPr>
        <w:t>ская, улица Энгельса, 95.</w:t>
      </w:r>
    </w:p>
    <w:p w:rsidR="00565E85" w:rsidRDefault="00565E85" w:rsidP="00A507DB">
      <w:pPr>
        <w:ind w:firstLine="709"/>
        <w:jc w:val="both"/>
      </w:pPr>
    </w:p>
    <w:p w:rsidR="00565E85" w:rsidRPr="00A507DB" w:rsidRDefault="00565E85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565E85" w:rsidRPr="00A507DB" w:rsidRDefault="00565E85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Дата и время проведения – 17 мая 2016 года в 10.00 часов.</w:t>
      </w:r>
    </w:p>
    <w:p w:rsidR="00565E85" w:rsidRPr="00A507DB" w:rsidRDefault="00565E85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Место проведения – станица Старощербиновская, улица Советов, 68, зд</w:t>
      </w:r>
      <w:r w:rsidRPr="00A507DB">
        <w:rPr>
          <w:sz w:val="28"/>
          <w:szCs w:val="28"/>
        </w:rPr>
        <w:t>а</w:t>
      </w:r>
      <w:r w:rsidRPr="00A507DB"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565E85" w:rsidRDefault="00565E85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Ознакомиться с полной информацией о подготовке и проведении пу</w:t>
      </w:r>
      <w:r w:rsidRPr="00A507DB">
        <w:rPr>
          <w:sz w:val="28"/>
          <w:szCs w:val="28"/>
        </w:rPr>
        <w:t>б</w:t>
      </w:r>
      <w:r w:rsidRPr="00A507DB">
        <w:rPr>
          <w:sz w:val="28"/>
          <w:szCs w:val="28"/>
        </w:rPr>
        <w:t>личных слушаний, подать заявки для выступления на публичных слушаниях можно по адресу: станица Старощербиновская, улица Советов, 68, кабинет      № 413 администрации</w:t>
      </w:r>
      <w:r>
        <w:rPr>
          <w:sz w:val="28"/>
          <w:szCs w:val="28"/>
        </w:rPr>
        <w:t xml:space="preserve"> муниципального образования </w:t>
      </w:r>
      <w:r w:rsidRPr="006B29A8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r w:rsidRPr="006B29A8">
        <w:rPr>
          <w:sz w:val="28"/>
          <w:szCs w:val="28"/>
        </w:rPr>
        <w:t xml:space="preserve"> район. </w:t>
      </w:r>
    </w:p>
    <w:p w:rsidR="00565E85" w:rsidRDefault="00565E85" w:rsidP="00A507DB">
      <w:pPr>
        <w:ind w:firstLine="709"/>
        <w:jc w:val="both"/>
        <w:rPr>
          <w:sz w:val="28"/>
          <w:szCs w:val="28"/>
        </w:rPr>
      </w:pPr>
      <w:r w:rsidRPr="00C04F62">
        <w:rPr>
          <w:sz w:val="28"/>
          <w:szCs w:val="28"/>
        </w:rPr>
        <w:t xml:space="preserve">Желающих стать </w:t>
      </w:r>
      <w:r w:rsidRPr="004C4649">
        <w:rPr>
          <w:sz w:val="28"/>
          <w:szCs w:val="28"/>
        </w:rPr>
        <w:t>участниками публичных слушаний, просим не позднее 1</w:t>
      </w:r>
      <w:r>
        <w:rPr>
          <w:sz w:val="28"/>
          <w:szCs w:val="28"/>
        </w:rPr>
        <w:t>2</w:t>
      </w:r>
      <w:r w:rsidRPr="004C4649">
        <w:rPr>
          <w:sz w:val="28"/>
          <w:szCs w:val="28"/>
        </w:rPr>
        <w:t xml:space="preserve"> мая 2016 года внести в</w:t>
      </w:r>
      <w:r>
        <w:rPr>
          <w:sz w:val="28"/>
          <w:szCs w:val="28"/>
        </w:rPr>
        <w:t xml:space="preserve"> организационный комитет по подготовке и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публичных слушаний свои рекомендации в письменном виде с 09.00 до 16.00, кроме субботы и воскресенья</w:t>
      </w:r>
      <w:r w:rsidRPr="006B29A8">
        <w:rPr>
          <w:sz w:val="28"/>
          <w:szCs w:val="28"/>
        </w:rPr>
        <w:t xml:space="preserve">. </w:t>
      </w:r>
    </w:p>
    <w:p w:rsidR="00565E85" w:rsidRDefault="00565E85" w:rsidP="00A507DB">
      <w:pPr>
        <w:ind w:firstLine="709"/>
        <w:jc w:val="both"/>
        <w:rPr>
          <w:sz w:val="28"/>
          <w:szCs w:val="28"/>
        </w:rPr>
      </w:pPr>
    </w:p>
    <w:p w:rsidR="00565E85" w:rsidRDefault="00565E85" w:rsidP="00A507D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73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Pr="006B29A8">
        <w:rPr>
          <w:sz w:val="28"/>
          <w:szCs w:val="28"/>
        </w:rPr>
        <w:t>.</w:t>
      </w:r>
    </w:p>
    <w:p w:rsidR="00565E85" w:rsidRDefault="00565E85" w:rsidP="007F19F0">
      <w:pPr>
        <w:jc w:val="both"/>
        <w:rPr>
          <w:sz w:val="28"/>
          <w:szCs w:val="28"/>
        </w:rPr>
      </w:pPr>
    </w:p>
    <w:p w:rsidR="00565E85" w:rsidRDefault="00565E85" w:rsidP="007F19F0">
      <w:pPr>
        <w:jc w:val="both"/>
        <w:rPr>
          <w:sz w:val="28"/>
          <w:szCs w:val="28"/>
        </w:rPr>
      </w:pPr>
    </w:p>
    <w:p w:rsidR="00565E85" w:rsidRDefault="00565E85" w:rsidP="007F19F0">
      <w:pPr>
        <w:jc w:val="both"/>
        <w:rPr>
          <w:sz w:val="28"/>
          <w:szCs w:val="28"/>
        </w:rPr>
      </w:pPr>
    </w:p>
    <w:p w:rsidR="00565E85" w:rsidRDefault="00565E85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организационного комитета</w:t>
      </w:r>
    </w:p>
    <w:p w:rsidR="00565E85" w:rsidRDefault="00565E85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публичных</w:t>
      </w:r>
    </w:p>
    <w:p w:rsidR="00565E85" w:rsidRDefault="00565E85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слушаний в муниципальном образовании</w:t>
      </w:r>
    </w:p>
    <w:p w:rsidR="00565E85" w:rsidRDefault="00565E85" w:rsidP="00B47309">
      <w:pPr>
        <w:jc w:val="both"/>
      </w:pPr>
      <w:r>
        <w:rPr>
          <w:sz w:val="28"/>
          <w:szCs w:val="28"/>
        </w:rPr>
        <w:t>Щербиновский район                                                                            Е.Г. Аник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</w:t>
      </w:r>
    </w:p>
    <w:sectPr w:rsidR="00565E85" w:rsidSect="005C0A4A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E85" w:rsidRDefault="00565E85">
      <w:r>
        <w:separator/>
      </w:r>
    </w:p>
  </w:endnote>
  <w:endnote w:type="continuationSeparator" w:id="1">
    <w:p w:rsidR="00565E85" w:rsidRDefault="0056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E85" w:rsidRDefault="00565E85">
      <w:r>
        <w:separator/>
      </w:r>
    </w:p>
  </w:footnote>
  <w:footnote w:type="continuationSeparator" w:id="1">
    <w:p w:rsidR="00565E85" w:rsidRDefault="00565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85" w:rsidRDefault="00565E85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5E85" w:rsidRDefault="00565E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85" w:rsidRDefault="00565E85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65E85" w:rsidRDefault="00565E85">
    <w:pPr>
      <w:pStyle w:val="Header"/>
      <w:jc w:val="center"/>
    </w:pPr>
  </w:p>
  <w:p w:rsidR="00565E85" w:rsidRDefault="00565E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A3"/>
    <w:rsid w:val="00055D79"/>
    <w:rsid w:val="00094E38"/>
    <w:rsid w:val="000C1664"/>
    <w:rsid w:val="000D03B3"/>
    <w:rsid w:val="000E28F6"/>
    <w:rsid w:val="00270AE7"/>
    <w:rsid w:val="0027133C"/>
    <w:rsid w:val="00291AA8"/>
    <w:rsid w:val="00386435"/>
    <w:rsid w:val="003E60CD"/>
    <w:rsid w:val="004C4649"/>
    <w:rsid w:val="00565E85"/>
    <w:rsid w:val="005A2655"/>
    <w:rsid w:val="005C0A4A"/>
    <w:rsid w:val="0060756E"/>
    <w:rsid w:val="006B29A8"/>
    <w:rsid w:val="006E3599"/>
    <w:rsid w:val="007F19F0"/>
    <w:rsid w:val="008C3FFC"/>
    <w:rsid w:val="00A367E2"/>
    <w:rsid w:val="00A4571D"/>
    <w:rsid w:val="00A507DB"/>
    <w:rsid w:val="00B03975"/>
    <w:rsid w:val="00B11264"/>
    <w:rsid w:val="00B25761"/>
    <w:rsid w:val="00B41E85"/>
    <w:rsid w:val="00B47309"/>
    <w:rsid w:val="00B94FA3"/>
    <w:rsid w:val="00BD7C62"/>
    <w:rsid w:val="00C04F62"/>
    <w:rsid w:val="00D1161B"/>
    <w:rsid w:val="00DA0203"/>
    <w:rsid w:val="00E90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F19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2</Pages>
  <Words>619</Words>
  <Characters>3532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cp:lastPrinted>2016-05-04T05:09:00Z</cp:lastPrinted>
  <dcterms:created xsi:type="dcterms:W3CDTF">2016-03-24T12:29:00Z</dcterms:created>
  <dcterms:modified xsi:type="dcterms:W3CDTF">2016-05-04T05:10:00Z</dcterms:modified>
</cp:coreProperties>
</file>