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D4" w:rsidRDefault="00CB49D4" w:rsidP="00105BC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49D4" w:rsidRDefault="00CB49D4" w:rsidP="00603D6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порядка согласования проектов</w:t>
      </w:r>
      <w:r w:rsidRPr="002A4F5F">
        <w:rPr>
          <w:b/>
        </w:rPr>
        <w:t xml:space="preserve"> </w:t>
      </w:r>
      <w:r w:rsidRPr="002A4F5F">
        <w:rPr>
          <w:rFonts w:ascii="Times New Roman" w:hAnsi="Times New Roman"/>
          <w:b/>
          <w:sz w:val="28"/>
          <w:szCs w:val="28"/>
        </w:rPr>
        <w:t>уходных работ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2A4F5F">
        <w:rPr>
          <w:rFonts w:ascii="Times New Roman" w:hAnsi="Times New Roman"/>
          <w:b/>
          <w:sz w:val="28"/>
          <w:szCs w:val="28"/>
        </w:rPr>
        <w:t>рубо</w:t>
      </w:r>
      <w:r>
        <w:rPr>
          <w:rFonts w:ascii="Times New Roman" w:hAnsi="Times New Roman"/>
          <w:b/>
          <w:sz w:val="28"/>
          <w:szCs w:val="28"/>
        </w:rPr>
        <w:t xml:space="preserve">к в мелиоративных защитных лесных насаждениях,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находящихся на земельных участках сельскохозяйственного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назначения (за исключением проектов  в мелиоративных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защитных лесных насаждениях, находящихся на земельных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участках сельскохозяйственного назначения в федеральной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собственности и в государственной собственности Краснодарского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края) на территории муниципального образования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B49D4" w:rsidRDefault="00CB49D4" w:rsidP="00553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49D4" w:rsidRDefault="00CB49D4" w:rsidP="00603D6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Лесным кодексом Российской Федерации, Федеральным законом от 10 января 1996 года № 4-ФЗ «О мелиорации земель», приказами Минсельхоза России от 30 июня 2020 года № 367 «Об утверждении Правил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держания мелиоративных защитных лесных насаждений и особенностей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 мероприятий по их сохранению» и от 15 мая 2019 года № 255 «Об 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верждении Порядка разработки, согласования и утверждения проектов мели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рации земель», приказом Минприроды России от 30 июля 2020 года № 534 «Об утверждении Правил ухода за лесами», Законом Краснодарского края  от 27 сентября 2007 года № 1322-КЗ «О порядке заготовки и сбора недревесных ле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ных ресурсов и порядке заготовки пищевых лесных ресурсов и сбора лекарс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венных растений для собственных нужд граждан», постановлением главы а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минитрации Краснодарского края от 24 октября 2007 года № 1000 «Об устано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лении ставок платы за использование лесов на территории Краснодарского края», приказом министерства сельского хозяйства и перерабатывающей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мышленности Краснодарского края от 30 июля 2021 года № 275 «</w:t>
      </w:r>
      <w:r w:rsidRPr="00A1234F">
        <w:rPr>
          <w:rFonts w:ascii="Times New Roman" w:hAnsi="Times New Roman"/>
          <w:sz w:val="28"/>
          <w:szCs w:val="28"/>
        </w:rPr>
        <w:t>О наделении полномочиями государственного казенного учреждения Краснодарского края «Кубанский сельскохозяйственный информационно-консультационный центр» по согласованию проектов в мелиоративных защитных лесных насаждениях, находящихся на земельных участках сельскохозяйственного назначения в гос</w:t>
      </w:r>
      <w:r w:rsidRPr="00A1234F">
        <w:rPr>
          <w:rFonts w:ascii="Times New Roman" w:hAnsi="Times New Roman"/>
          <w:sz w:val="28"/>
          <w:szCs w:val="28"/>
        </w:rPr>
        <w:t>у</w:t>
      </w:r>
      <w:r w:rsidRPr="00A1234F">
        <w:rPr>
          <w:rFonts w:ascii="Times New Roman" w:hAnsi="Times New Roman"/>
          <w:sz w:val="28"/>
          <w:szCs w:val="28"/>
        </w:rPr>
        <w:t>дарственной собственности Краснодарского края, и установлению порядка с</w:t>
      </w:r>
      <w:r w:rsidRPr="00A1234F">
        <w:rPr>
          <w:rFonts w:ascii="Times New Roman" w:hAnsi="Times New Roman"/>
          <w:sz w:val="28"/>
          <w:szCs w:val="28"/>
        </w:rPr>
        <w:t>о</w:t>
      </w:r>
      <w:r w:rsidRPr="00A1234F">
        <w:rPr>
          <w:rFonts w:ascii="Times New Roman" w:hAnsi="Times New Roman"/>
          <w:sz w:val="28"/>
          <w:szCs w:val="28"/>
        </w:rPr>
        <w:t>гласования указанных проектов</w:t>
      </w:r>
      <w:r>
        <w:rPr>
          <w:rFonts w:ascii="Times New Roman" w:hAnsi="Times New Roman"/>
          <w:sz w:val="28"/>
          <w:szCs w:val="28"/>
        </w:rPr>
        <w:t>» п о с т а н о в л я ю</w:t>
      </w:r>
      <w:r w:rsidRPr="0049690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49D4" w:rsidRDefault="00CB49D4" w:rsidP="005537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506F2">
        <w:rPr>
          <w:rFonts w:ascii="Times New Roman" w:hAnsi="Times New Roman"/>
          <w:sz w:val="28"/>
          <w:szCs w:val="28"/>
        </w:rPr>
        <w:t>Утвердить порядок согласования проектов уходных работ в мелиор</w:t>
      </w:r>
      <w:r w:rsidRPr="00F506F2">
        <w:rPr>
          <w:rFonts w:ascii="Times New Roman" w:hAnsi="Times New Roman"/>
          <w:sz w:val="28"/>
          <w:szCs w:val="28"/>
        </w:rPr>
        <w:t>а</w:t>
      </w:r>
      <w:r w:rsidRPr="00F506F2">
        <w:rPr>
          <w:rFonts w:ascii="Times New Roman" w:hAnsi="Times New Roman"/>
          <w:sz w:val="28"/>
          <w:szCs w:val="28"/>
        </w:rPr>
        <w:t>тивных защитных лесных насаждениях, находящихся на земельных участках сельскохозяйственного назначения на территории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53723">
        <w:rPr>
          <w:rFonts w:ascii="Times New Roman" w:hAnsi="Times New Roman"/>
          <w:sz w:val="28"/>
          <w:szCs w:val="28"/>
        </w:rPr>
        <w:t>за исключением проектов  в мелиоративных защитных лесных насаждениях, находящихся на земельных участках сельск</w:t>
      </w:r>
      <w:r w:rsidRPr="00553723">
        <w:rPr>
          <w:rFonts w:ascii="Times New Roman" w:hAnsi="Times New Roman"/>
          <w:sz w:val="28"/>
          <w:szCs w:val="28"/>
        </w:rPr>
        <w:t>о</w:t>
      </w:r>
      <w:r w:rsidRPr="00553723">
        <w:rPr>
          <w:rFonts w:ascii="Times New Roman" w:hAnsi="Times New Roman"/>
          <w:sz w:val="28"/>
          <w:szCs w:val="28"/>
        </w:rPr>
        <w:t>хозяйстве</w:t>
      </w:r>
      <w:r w:rsidRPr="00553723">
        <w:rPr>
          <w:rFonts w:ascii="Times New Roman" w:hAnsi="Times New Roman"/>
          <w:sz w:val="28"/>
          <w:szCs w:val="28"/>
        </w:rPr>
        <w:t>н</w:t>
      </w:r>
      <w:r w:rsidRPr="00553723">
        <w:rPr>
          <w:rFonts w:ascii="Times New Roman" w:hAnsi="Times New Roman"/>
          <w:sz w:val="28"/>
          <w:szCs w:val="28"/>
        </w:rPr>
        <w:t>ного назначения в федеральной собственности и в государственной собстве</w:t>
      </w:r>
      <w:r w:rsidRPr="00553723">
        <w:rPr>
          <w:rFonts w:ascii="Times New Roman" w:hAnsi="Times New Roman"/>
          <w:sz w:val="28"/>
          <w:szCs w:val="28"/>
        </w:rPr>
        <w:t>н</w:t>
      </w:r>
      <w:r w:rsidRPr="00553723">
        <w:rPr>
          <w:rFonts w:ascii="Times New Roman" w:hAnsi="Times New Roman"/>
          <w:sz w:val="28"/>
          <w:szCs w:val="28"/>
        </w:rPr>
        <w:t xml:space="preserve">ности Краснодарского края </w:t>
      </w:r>
      <w:r>
        <w:rPr>
          <w:rFonts w:ascii="Times New Roman" w:hAnsi="Times New Roman"/>
          <w:sz w:val="28"/>
          <w:szCs w:val="28"/>
        </w:rPr>
        <w:t>(п</w:t>
      </w:r>
      <w:r w:rsidRPr="00F506F2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F506F2">
        <w:rPr>
          <w:rFonts w:ascii="Times New Roman" w:hAnsi="Times New Roman"/>
          <w:sz w:val="28"/>
          <w:szCs w:val="28"/>
        </w:rPr>
        <w:t xml:space="preserve">1). </w:t>
      </w:r>
    </w:p>
    <w:p w:rsidR="00CB49D4" w:rsidRDefault="00CB49D4" w:rsidP="00F506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506F2">
        <w:rPr>
          <w:rFonts w:ascii="Times New Roman" w:hAnsi="Times New Roman"/>
          <w:sz w:val="28"/>
          <w:szCs w:val="28"/>
        </w:rPr>
        <w:t>Утвердить порядок согласования проектов рубки в мелиоративных з</w:t>
      </w:r>
      <w:r w:rsidRPr="00F506F2">
        <w:rPr>
          <w:rFonts w:ascii="Times New Roman" w:hAnsi="Times New Roman"/>
          <w:sz w:val="28"/>
          <w:szCs w:val="28"/>
        </w:rPr>
        <w:t>а</w:t>
      </w:r>
      <w:r w:rsidRPr="00F506F2">
        <w:rPr>
          <w:rFonts w:ascii="Times New Roman" w:hAnsi="Times New Roman"/>
          <w:sz w:val="28"/>
          <w:szCs w:val="28"/>
        </w:rPr>
        <w:t>щитных лесных насаждениях, находящихся на земельных участках сельскох</w:t>
      </w:r>
      <w:r w:rsidRPr="00F506F2">
        <w:rPr>
          <w:rFonts w:ascii="Times New Roman" w:hAnsi="Times New Roman"/>
          <w:sz w:val="28"/>
          <w:szCs w:val="28"/>
        </w:rPr>
        <w:t>о</w:t>
      </w:r>
      <w:r w:rsidRPr="00F506F2">
        <w:rPr>
          <w:rFonts w:ascii="Times New Roman" w:hAnsi="Times New Roman"/>
          <w:sz w:val="28"/>
          <w:szCs w:val="28"/>
        </w:rPr>
        <w:t>зяйственного назначения на территории муниципального образования Щерб</w:t>
      </w:r>
      <w:r w:rsidRPr="00F506F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новский район, </w:t>
      </w:r>
      <w:r w:rsidRPr="00553723">
        <w:rPr>
          <w:rFonts w:ascii="Times New Roman" w:hAnsi="Times New Roman"/>
          <w:sz w:val="28"/>
          <w:szCs w:val="28"/>
        </w:rPr>
        <w:t>за исключением проектов  в мелиоративных защитных лесных насаждениях, находящихся на земельных участках сельскохозяйственного н</w:t>
      </w:r>
      <w:r w:rsidRPr="00553723">
        <w:rPr>
          <w:rFonts w:ascii="Times New Roman" w:hAnsi="Times New Roman"/>
          <w:sz w:val="28"/>
          <w:szCs w:val="28"/>
        </w:rPr>
        <w:t>а</w:t>
      </w:r>
      <w:r w:rsidRPr="00553723">
        <w:rPr>
          <w:rFonts w:ascii="Times New Roman" w:hAnsi="Times New Roman"/>
          <w:sz w:val="28"/>
          <w:szCs w:val="28"/>
        </w:rPr>
        <w:t>значения в федеральной собственности и в государственной собственности Краснодарского края</w:t>
      </w:r>
      <w:r>
        <w:rPr>
          <w:rFonts w:ascii="Times New Roman" w:hAnsi="Times New Roman"/>
          <w:sz w:val="28"/>
          <w:szCs w:val="28"/>
        </w:rPr>
        <w:t>,</w:t>
      </w:r>
      <w:r w:rsidRPr="00553723">
        <w:rPr>
          <w:rFonts w:ascii="Times New Roman" w:hAnsi="Times New Roman"/>
          <w:sz w:val="28"/>
          <w:szCs w:val="28"/>
        </w:rPr>
        <w:t xml:space="preserve"> </w:t>
      </w:r>
      <w:r w:rsidRPr="00F506F2">
        <w:rPr>
          <w:rFonts w:ascii="Times New Roman" w:hAnsi="Times New Roman"/>
          <w:sz w:val="28"/>
          <w:szCs w:val="28"/>
        </w:rPr>
        <w:t>в случаях строительства, реконструкции и эксплуатации линий электропередачи, линий связи, дорог, трубопроводов, других линейных объектов и сооружений, являющихся неотъемлемой технологической частью указанных объектов (</w:t>
      </w:r>
      <w:r>
        <w:rPr>
          <w:rFonts w:ascii="Times New Roman" w:hAnsi="Times New Roman"/>
          <w:sz w:val="28"/>
          <w:szCs w:val="28"/>
        </w:rPr>
        <w:t>п</w:t>
      </w:r>
      <w:r w:rsidRPr="00F506F2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>№ 2</w:t>
      </w:r>
      <w:r w:rsidRPr="00F506F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5A96">
        <w:rPr>
          <w:rFonts w:ascii="Times New Roman" w:hAnsi="Times New Roman"/>
          <w:sz w:val="28"/>
          <w:szCs w:val="28"/>
        </w:rPr>
        <w:t xml:space="preserve">          3. Отделу по взаимодействию с органами местного самоуправления а</w:t>
      </w:r>
      <w:r w:rsidRPr="00A65A96">
        <w:rPr>
          <w:rFonts w:ascii="Times New Roman" w:hAnsi="Times New Roman"/>
          <w:sz w:val="28"/>
          <w:szCs w:val="28"/>
        </w:rPr>
        <w:t>д</w:t>
      </w:r>
      <w:r w:rsidRPr="00A65A96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5A96">
        <w:rPr>
          <w:rFonts w:ascii="Times New Roman" w:hAnsi="Times New Roman"/>
          <w:sz w:val="28"/>
          <w:szCs w:val="28"/>
        </w:rPr>
        <w:t xml:space="preserve">          4. Отделу муниципальной службы, кадровой политики и делопроизводс</w:t>
      </w:r>
      <w:r w:rsidRPr="00A65A96">
        <w:rPr>
          <w:rFonts w:ascii="Times New Roman" w:hAnsi="Times New Roman"/>
          <w:sz w:val="28"/>
          <w:szCs w:val="28"/>
        </w:rPr>
        <w:t>т</w:t>
      </w:r>
      <w:r w:rsidRPr="00A65A96">
        <w:rPr>
          <w:rFonts w:ascii="Times New Roman" w:hAnsi="Times New Roman"/>
          <w:sz w:val="28"/>
          <w:szCs w:val="28"/>
        </w:rPr>
        <w:t>ва администрации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A65A96">
        <w:rPr>
          <w:rFonts w:ascii="Times New Roman" w:hAnsi="Times New Roman"/>
          <w:sz w:val="28"/>
          <w:szCs w:val="28"/>
        </w:rPr>
        <w:t xml:space="preserve">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A65A96">
        <w:rPr>
          <w:rFonts w:ascii="Times New Roman" w:hAnsi="Times New Roman"/>
          <w:sz w:val="28"/>
          <w:szCs w:val="28"/>
        </w:rPr>
        <w:t>у</w:t>
      </w:r>
      <w:r w:rsidRPr="00A65A96">
        <w:rPr>
          <w:rFonts w:ascii="Times New Roman" w:hAnsi="Times New Roman"/>
          <w:sz w:val="28"/>
          <w:szCs w:val="28"/>
        </w:rPr>
        <w:t>ниципал</w:t>
      </w:r>
      <w:r w:rsidRPr="00A65A96">
        <w:rPr>
          <w:rFonts w:ascii="Times New Roman" w:hAnsi="Times New Roman"/>
          <w:sz w:val="28"/>
          <w:szCs w:val="28"/>
        </w:rPr>
        <w:t>ь</w:t>
      </w:r>
      <w:r w:rsidRPr="00A65A96">
        <w:rPr>
          <w:rFonts w:ascii="Times New Roman" w:hAnsi="Times New Roman"/>
          <w:sz w:val="28"/>
          <w:szCs w:val="28"/>
        </w:rPr>
        <w:t xml:space="preserve">ного образования Щербиновский район». 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5A96">
        <w:rPr>
          <w:rFonts w:ascii="Times New Roman" w:hAnsi="Times New Roman"/>
          <w:sz w:val="28"/>
          <w:szCs w:val="28"/>
        </w:rPr>
        <w:t xml:space="preserve">         5. Контроль за выполнением настоящего постановления возложить на з</w:t>
      </w:r>
      <w:r w:rsidRPr="00A65A96">
        <w:rPr>
          <w:rFonts w:ascii="Times New Roman" w:hAnsi="Times New Roman"/>
          <w:sz w:val="28"/>
          <w:szCs w:val="28"/>
        </w:rPr>
        <w:t>а</w:t>
      </w:r>
      <w:r w:rsidRPr="00A65A96"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район, начал</w:t>
      </w:r>
      <w:r w:rsidRPr="00A65A96">
        <w:rPr>
          <w:rFonts w:ascii="Times New Roman" w:hAnsi="Times New Roman"/>
          <w:sz w:val="28"/>
          <w:szCs w:val="28"/>
        </w:rPr>
        <w:t>ь</w:t>
      </w:r>
      <w:r w:rsidRPr="00A65A96">
        <w:rPr>
          <w:rFonts w:ascii="Times New Roman" w:hAnsi="Times New Roman"/>
          <w:sz w:val="28"/>
          <w:szCs w:val="28"/>
        </w:rPr>
        <w:t>ника отдела по вопросам агропромышленного комплекса администрации мун</w:t>
      </w:r>
      <w:r w:rsidRPr="00A65A96">
        <w:rPr>
          <w:rFonts w:ascii="Times New Roman" w:hAnsi="Times New Roman"/>
          <w:sz w:val="28"/>
          <w:szCs w:val="28"/>
        </w:rPr>
        <w:t>и</w:t>
      </w:r>
      <w:r w:rsidRPr="00A65A96">
        <w:rPr>
          <w:rFonts w:ascii="Times New Roman" w:hAnsi="Times New Roman"/>
          <w:sz w:val="28"/>
          <w:szCs w:val="28"/>
        </w:rPr>
        <w:t>ципального образования Щербиновский район М.Н. Чернова.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5A96">
        <w:rPr>
          <w:rFonts w:ascii="Times New Roman" w:hAnsi="Times New Roman"/>
          <w:sz w:val="28"/>
          <w:szCs w:val="28"/>
        </w:rPr>
        <w:t xml:space="preserve">          6. Постановление вступает в силу на следующий день после его офиц</w:t>
      </w:r>
      <w:r w:rsidRPr="00A65A96">
        <w:rPr>
          <w:rFonts w:ascii="Times New Roman" w:hAnsi="Times New Roman"/>
          <w:sz w:val="28"/>
          <w:szCs w:val="28"/>
        </w:rPr>
        <w:t>и</w:t>
      </w:r>
      <w:r w:rsidRPr="00A65A96">
        <w:rPr>
          <w:rFonts w:ascii="Times New Roman" w:hAnsi="Times New Roman"/>
          <w:sz w:val="28"/>
          <w:szCs w:val="28"/>
        </w:rPr>
        <w:t>ального опубликования.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5A96">
        <w:rPr>
          <w:rFonts w:ascii="Times New Roman" w:hAnsi="Times New Roman"/>
          <w:sz w:val="28"/>
          <w:szCs w:val="28"/>
        </w:rPr>
        <w:t xml:space="preserve">Исполняющий полномочия главы 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5A96"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65A96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     В.А. Савина</w:t>
      </w: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B49D4" w:rsidRPr="00A65A96" w:rsidRDefault="00CB49D4" w:rsidP="00A65A9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CB49D4" w:rsidRPr="00A65A96" w:rsidSect="009A5B9F">
      <w:headerReference w:type="even" r:id="rId7"/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9D4" w:rsidRDefault="00CB49D4">
      <w:r>
        <w:separator/>
      </w:r>
    </w:p>
  </w:endnote>
  <w:endnote w:type="continuationSeparator" w:id="0">
    <w:p w:rsidR="00CB49D4" w:rsidRDefault="00CB4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9D4" w:rsidRDefault="00CB49D4">
      <w:r>
        <w:separator/>
      </w:r>
    </w:p>
  </w:footnote>
  <w:footnote w:type="continuationSeparator" w:id="0">
    <w:p w:rsidR="00CB49D4" w:rsidRDefault="00CB49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D4" w:rsidRDefault="00CB49D4" w:rsidP="00B91B1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49D4" w:rsidRDefault="00CB49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9D4" w:rsidRPr="009A5B9F" w:rsidRDefault="00CB49D4" w:rsidP="00B91B10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9A5B9F">
      <w:rPr>
        <w:rStyle w:val="PageNumber"/>
        <w:rFonts w:ascii="Times New Roman" w:hAnsi="Times New Roman"/>
        <w:sz w:val="28"/>
        <w:szCs w:val="28"/>
      </w:rPr>
      <w:fldChar w:fldCharType="begin"/>
    </w:r>
    <w:r w:rsidRPr="009A5B9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A5B9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9A5B9F">
      <w:rPr>
        <w:rStyle w:val="PageNumber"/>
        <w:rFonts w:ascii="Times New Roman" w:hAnsi="Times New Roman"/>
        <w:sz w:val="28"/>
        <w:szCs w:val="28"/>
      </w:rPr>
      <w:fldChar w:fldCharType="end"/>
    </w:r>
  </w:p>
  <w:p w:rsidR="00CB49D4" w:rsidRDefault="00CB49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43EC0"/>
    <w:multiLevelType w:val="multilevel"/>
    <w:tmpl w:val="8AEE5AB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671"/>
    <w:rsid w:val="0002263E"/>
    <w:rsid w:val="000437EA"/>
    <w:rsid w:val="000A7980"/>
    <w:rsid w:val="00105BCF"/>
    <w:rsid w:val="001077DA"/>
    <w:rsid w:val="001C2C3D"/>
    <w:rsid w:val="001D0468"/>
    <w:rsid w:val="001F1854"/>
    <w:rsid w:val="00212540"/>
    <w:rsid w:val="002A4F5F"/>
    <w:rsid w:val="00313A14"/>
    <w:rsid w:val="00493D8B"/>
    <w:rsid w:val="00493DEC"/>
    <w:rsid w:val="00496909"/>
    <w:rsid w:val="004B493F"/>
    <w:rsid w:val="004B65AA"/>
    <w:rsid w:val="004D1F6F"/>
    <w:rsid w:val="004F3C22"/>
    <w:rsid w:val="005274A8"/>
    <w:rsid w:val="00553723"/>
    <w:rsid w:val="00570691"/>
    <w:rsid w:val="00603D65"/>
    <w:rsid w:val="00607AB1"/>
    <w:rsid w:val="0062162E"/>
    <w:rsid w:val="006221FC"/>
    <w:rsid w:val="007241C4"/>
    <w:rsid w:val="0072596D"/>
    <w:rsid w:val="0082506E"/>
    <w:rsid w:val="008862BF"/>
    <w:rsid w:val="008C078E"/>
    <w:rsid w:val="008D6131"/>
    <w:rsid w:val="008E69BF"/>
    <w:rsid w:val="00975E56"/>
    <w:rsid w:val="009A5B9F"/>
    <w:rsid w:val="009B7866"/>
    <w:rsid w:val="00A005E2"/>
    <w:rsid w:val="00A1234F"/>
    <w:rsid w:val="00A2669C"/>
    <w:rsid w:val="00A45CF6"/>
    <w:rsid w:val="00A633B1"/>
    <w:rsid w:val="00A65A96"/>
    <w:rsid w:val="00A844C2"/>
    <w:rsid w:val="00AF6671"/>
    <w:rsid w:val="00B4185C"/>
    <w:rsid w:val="00B91B10"/>
    <w:rsid w:val="00BA7A01"/>
    <w:rsid w:val="00BD65C3"/>
    <w:rsid w:val="00BF5FE4"/>
    <w:rsid w:val="00C842C9"/>
    <w:rsid w:val="00CA116D"/>
    <w:rsid w:val="00CB49D4"/>
    <w:rsid w:val="00CC36D5"/>
    <w:rsid w:val="00CF00AB"/>
    <w:rsid w:val="00D8586D"/>
    <w:rsid w:val="00DB3DC9"/>
    <w:rsid w:val="00E33454"/>
    <w:rsid w:val="00E53389"/>
    <w:rsid w:val="00E656AB"/>
    <w:rsid w:val="00EA331A"/>
    <w:rsid w:val="00EB33D1"/>
    <w:rsid w:val="00F115AA"/>
    <w:rsid w:val="00F26928"/>
    <w:rsid w:val="00F506F2"/>
    <w:rsid w:val="00F568F6"/>
    <w:rsid w:val="00FC7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F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5F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F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1854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A65A96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E69BF"/>
    <w:rPr>
      <w:rFonts w:cs="Times New Roman"/>
      <w:lang w:eastAsia="en-US"/>
    </w:rPr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A65A96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9A5B9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0B36"/>
    <w:rPr>
      <w:lang w:eastAsia="en-US"/>
    </w:rPr>
  </w:style>
  <w:style w:type="character" w:styleId="PageNumber">
    <w:name w:val="page number"/>
    <w:basedOn w:val="DefaultParagraphFont"/>
    <w:uiPriority w:val="99"/>
    <w:rsid w:val="009A5B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A5B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0B3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377</TotalTime>
  <Pages>2</Pages>
  <Words>657</Words>
  <Characters>3750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SIKC</dc:creator>
  <cp:keywords/>
  <dc:description/>
  <cp:lastModifiedBy>АМОЩР</cp:lastModifiedBy>
  <cp:revision>26</cp:revision>
  <cp:lastPrinted>2021-09-03T11:12:00Z</cp:lastPrinted>
  <dcterms:created xsi:type="dcterms:W3CDTF">2021-02-24T05:31:00Z</dcterms:created>
  <dcterms:modified xsi:type="dcterms:W3CDTF">2021-10-05T10:05:00Z</dcterms:modified>
</cp:coreProperties>
</file>